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04C5" w14:textId="77777777" w:rsidR="005D4FFF" w:rsidRPr="00A62B38" w:rsidRDefault="005D4FFF" w:rsidP="005D4FFF">
      <w:pPr>
        <w:rPr>
          <w:rFonts w:ascii="Cambria" w:hAnsi="Cambria"/>
        </w:rPr>
      </w:pPr>
    </w:p>
    <w:p w14:paraId="1F5CBBBB" w14:textId="77777777" w:rsidR="005D4FFF" w:rsidRPr="00A62B38" w:rsidRDefault="005D4FFF" w:rsidP="005D4FFF">
      <w:pPr>
        <w:rPr>
          <w:rFonts w:ascii="Cambria" w:hAnsi="Cambria"/>
        </w:rPr>
      </w:pPr>
    </w:p>
    <w:p w14:paraId="439AB752" w14:textId="77777777" w:rsidR="005D4FFF" w:rsidRPr="00A62B38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1779C15" w14:textId="634F1760" w:rsidR="005D4FFF" w:rsidRPr="00A62B38" w:rsidRDefault="00767807" w:rsidP="00597271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A62B38">
        <w:rPr>
          <w:rFonts w:ascii="Cambria" w:hAnsi="Cambria"/>
          <w:color w:val="434E7E"/>
          <w:spacing w:val="-1"/>
          <w:sz w:val="40"/>
          <w:szCs w:val="40"/>
        </w:rPr>
        <w:t>W.</w:t>
      </w:r>
      <w:r w:rsidR="00F05946">
        <w:rPr>
          <w:rFonts w:ascii="Cambria" w:hAnsi="Cambria"/>
          <w:color w:val="434E7E"/>
          <w:spacing w:val="-1"/>
          <w:sz w:val="40"/>
          <w:szCs w:val="40"/>
        </w:rPr>
        <w:t>5</w:t>
      </w:r>
      <w:r w:rsidR="005D4FFF" w:rsidRPr="00A62B38">
        <w:rPr>
          <w:rFonts w:ascii="Cambria" w:hAnsi="Cambria"/>
          <w:color w:val="434E7E"/>
          <w:spacing w:val="-1"/>
          <w:sz w:val="40"/>
          <w:szCs w:val="40"/>
        </w:rPr>
        <w:tab/>
      </w:r>
      <w:r w:rsidRPr="00A62B38">
        <w:rPr>
          <w:rFonts w:ascii="Cambria" w:hAnsi="Cambria"/>
          <w:color w:val="434E7E"/>
          <w:spacing w:val="-1"/>
          <w:sz w:val="40"/>
          <w:szCs w:val="40"/>
        </w:rPr>
        <w:t xml:space="preserve">Reduce water consumption by </w:t>
      </w:r>
      <w:r w:rsidR="00F05946">
        <w:rPr>
          <w:rFonts w:ascii="Cambria" w:hAnsi="Cambria"/>
          <w:color w:val="434E7E"/>
          <w:spacing w:val="-1"/>
          <w:sz w:val="40"/>
          <w:szCs w:val="40"/>
        </w:rPr>
        <w:t>10</w:t>
      </w:r>
      <w:r w:rsidRPr="00A62B38">
        <w:rPr>
          <w:rFonts w:ascii="Cambria" w:hAnsi="Cambria"/>
          <w:color w:val="434E7E"/>
          <w:spacing w:val="-1"/>
          <w:sz w:val="40"/>
          <w:szCs w:val="40"/>
        </w:rPr>
        <w:t xml:space="preserve">% over </w:t>
      </w:r>
      <w:proofErr w:type="gramStart"/>
      <w:r w:rsidRPr="00A62B38">
        <w:rPr>
          <w:rFonts w:ascii="Cambria" w:hAnsi="Cambria"/>
          <w:color w:val="434E7E"/>
          <w:spacing w:val="-1"/>
          <w:sz w:val="40"/>
          <w:szCs w:val="40"/>
        </w:rPr>
        <w:t>baseline</w:t>
      </w:r>
      <w:proofErr w:type="gramEnd"/>
    </w:p>
    <w:p w14:paraId="501D6E10" w14:textId="77777777" w:rsidR="007D3471" w:rsidRPr="00877F91" w:rsidRDefault="007D3471" w:rsidP="007D347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14143295" w14:textId="53AD8232" w:rsidR="007D3471" w:rsidRDefault="007D3471" w:rsidP="007D3471">
      <w:pPr>
        <w:pStyle w:val="BodyText"/>
        <w:numPr>
          <w:ilvl w:val="2"/>
          <w:numId w:val="3"/>
        </w:numPr>
        <w:spacing w:before="120" w:after="120"/>
        <w:rPr>
          <w:rFonts w:ascii="Cambria" w:hAnsi="Cambria"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Establish your baseline </w:t>
      </w:r>
      <w:r w:rsidR="008C42AF">
        <w:rPr>
          <w:rFonts w:ascii="Cambria" w:hAnsi="Cambria"/>
          <w:iCs/>
          <w:color w:val="B31983"/>
        </w:rPr>
        <w:t>water</w:t>
      </w:r>
      <w:r w:rsidRPr="00F27025">
        <w:rPr>
          <w:rFonts w:ascii="Cambria" w:hAnsi="Cambria"/>
          <w:iCs/>
          <w:color w:val="B31983"/>
        </w:rPr>
        <w:t xml:space="preserve"> measurement.</w:t>
      </w:r>
    </w:p>
    <w:p w14:paraId="65E53EA4" w14:textId="77777777" w:rsidR="007D3471" w:rsidRDefault="007D3471" w:rsidP="007D3471">
      <w:pPr>
        <w:pStyle w:val="BodyText"/>
        <w:numPr>
          <w:ilvl w:val="1"/>
          <w:numId w:val="3"/>
        </w:numPr>
        <w:spacing w:before="120" w:after="120"/>
        <w:ind w:left="180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 xml:space="preserve">This baseline can go back </w:t>
      </w:r>
      <w:r w:rsidRPr="00877F91">
        <w:rPr>
          <w:rFonts w:ascii="Cambria" w:hAnsi="Cambria"/>
          <w:iCs/>
          <w:color w:val="434E7E"/>
        </w:rPr>
        <w:t>up to three years into the past</w:t>
      </w:r>
      <w:r w:rsidRPr="002700B0">
        <w:rPr>
          <w:rFonts w:ascii="Cambria" w:hAnsi="Cambria"/>
          <w:iCs/>
          <w:color w:val="B31983"/>
        </w:rPr>
        <w:t>, based on the year in which you begin the certification process.</w:t>
      </w:r>
    </w:p>
    <w:p w14:paraId="26A1027B" w14:textId="77777777" w:rsidR="007D3471" w:rsidRDefault="007D3471" w:rsidP="007D3471">
      <w:pPr>
        <w:pStyle w:val="BodyText"/>
        <w:spacing w:before="120" w:after="120"/>
        <w:ind w:left="1800" w:firstLine="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>For example, applications submitted in 2025 will be permitted to set a baseline with a year-ending date no later than 12/31/2022.</w:t>
      </w:r>
    </w:p>
    <w:p w14:paraId="09E8E78D" w14:textId="41997691" w:rsidR="007D3471" w:rsidRPr="00F27025" w:rsidRDefault="007D3471" w:rsidP="007D3471">
      <w:pPr>
        <w:pStyle w:val="BodyText"/>
        <w:numPr>
          <w:ilvl w:val="2"/>
          <w:numId w:val="9"/>
        </w:numPr>
        <w:spacing w:before="120" w:after="12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Achieve at least a </w:t>
      </w:r>
      <w:r w:rsidR="0069370D">
        <w:rPr>
          <w:rFonts w:ascii="Cambria" w:hAnsi="Cambria"/>
          <w:iCs/>
          <w:color w:val="B31983"/>
        </w:rPr>
        <w:t>10</w:t>
      </w:r>
      <w:r w:rsidRPr="00F27025">
        <w:rPr>
          <w:rFonts w:ascii="Cambria" w:hAnsi="Cambria"/>
          <w:iCs/>
          <w:color w:val="B31983"/>
        </w:rPr>
        <w:t xml:space="preserve">% reduction in </w:t>
      </w:r>
      <w:r>
        <w:rPr>
          <w:rFonts w:ascii="Cambria" w:hAnsi="Cambria"/>
          <w:iCs/>
          <w:color w:val="B31983"/>
        </w:rPr>
        <w:t>water</w:t>
      </w:r>
      <w:r w:rsidRPr="00F27025">
        <w:rPr>
          <w:rFonts w:ascii="Cambria" w:hAnsi="Cambria"/>
          <w:iCs/>
          <w:color w:val="B31983"/>
        </w:rPr>
        <w:t xml:space="preserve"> use over baseline.</w:t>
      </w:r>
    </w:p>
    <w:p w14:paraId="4707CEE9" w14:textId="77777777" w:rsidR="007D3471" w:rsidRPr="00F27025" w:rsidRDefault="007D3471" w:rsidP="007D3471">
      <w:pPr>
        <w:pStyle w:val="BodyText"/>
        <w:spacing w:before="100" w:beforeAutospacing="1" w:after="120"/>
        <w:ind w:left="0" w:right="1584" w:firstLine="0"/>
        <w:rPr>
          <w:rFonts w:ascii="Cambria" w:hAnsi="Cambria"/>
          <w:iCs/>
          <w:color w:val="434E7E"/>
        </w:rPr>
      </w:pPr>
      <w:r>
        <w:rPr>
          <w:rFonts w:ascii="Cambria" w:hAnsi="Cambria"/>
          <w:iCs/>
          <w:color w:val="434E7E"/>
        </w:rPr>
        <w:t xml:space="preserve">**** </w:t>
      </w:r>
      <w:r w:rsidRPr="00F27025">
        <w:rPr>
          <w:rFonts w:ascii="Cambria" w:hAnsi="Cambria"/>
          <w:iCs/>
          <w:color w:val="434E7E"/>
        </w:rPr>
        <w:t>Important Notes</w:t>
      </w:r>
      <w:r>
        <w:rPr>
          <w:rFonts w:ascii="Cambria" w:hAnsi="Cambria"/>
          <w:iCs/>
          <w:color w:val="434E7E"/>
        </w:rPr>
        <w:t xml:space="preserve"> ****</w:t>
      </w:r>
    </w:p>
    <w:p w14:paraId="11998D73" w14:textId="77777777" w:rsidR="007D3471" w:rsidRPr="00A13EEC" w:rsidRDefault="007D3471" w:rsidP="007D3471">
      <w:pPr>
        <w:pStyle w:val="BodyText"/>
        <w:numPr>
          <w:ilvl w:val="0"/>
          <w:numId w:val="8"/>
        </w:numPr>
        <w:spacing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color w:val="434E7E"/>
        </w:rPr>
        <w:t>Baseline and new comparison year-ending dates must be at least 12 months apart.</w:t>
      </w:r>
    </w:p>
    <w:p w14:paraId="4AD42F39" w14:textId="795680A1" w:rsidR="007D3471" w:rsidRPr="00F27025" w:rsidRDefault="007D3471" w:rsidP="007D3471">
      <w:pPr>
        <w:pStyle w:val="BodyText"/>
        <w:numPr>
          <w:ilvl w:val="0"/>
          <w:numId w:val="8"/>
        </w:numPr>
        <w:spacing w:before="100" w:beforeAutospacing="1"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If you have access to </w:t>
      </w:r>
      <w:r w:rsidR="00C77356">
        <w:rPr>
          <w:rFonts w:ascii="Cambria" w:hAnsi="Cambria"/>
          <w:iCs/>
          <w:color w:val="B31983"/>
        </w:rPr>
        <w:t>water</w:t>
      </w:r>
      <w:r>
        <w:rPr>
          <w:rFonts w:ascii="Cambria" w:hAnsi="Cambria"/>
          <w:iCs/>
          <w:color w:val="B31983"/>
        </w:rPr>
        <w:t xml:space="preserve"> consumption</w:t>
      </w:r>
      <w:r w:rsidRPr="00F27025">
        <w:rPr>
          <w:rFonts w:ascii="Cambria" w:hAnsi="Cambria"/>
          <w:iCs/>
          <w:color w:val="B31983"/>
        </w:rPr>
        <w:t xml:space="preserve"> data for the entire property, you </w:t>
      </w:r>
      <w:r w:rsidRPr="00F27025">
        <w:rPr>
          <w:rFonts w:ascii="Cambria" w:hAnsi="Cambria"/>
          <w:iCs/>
          <w:color w:val="434E7E"/>
        </w:rPr>
        <w:t>must</w:t>
      </w:r>
      <w:r w:rsidRPr="00F27025">
        <w:rPr>
          <w:rFonts w:ascii="Cambria" w:hAnsi="Cambria"/>
          <w:iCs/>
          <w:color w:val="B31983"/>
        </w:rPr>
        <w:t xml:space="preserve"> benchmark the whole property, including areas under management control and tenant </w:t>
      </w:r>
      <w:r>
        <w:rPr>
          <w:rFonts w:ascii="Cambria" w:hAnsi="Cambria"/>
          <w:iCs/>
          <w:color w:val="B31983"/>
        </w:rPr>
        <w:t>suites</w:t>
      </w:r>
      <w:r w:rsidRPr="00F27025">
        <w:rPr>
          <w:rFonts w:ascii="Cambria" w:hAnsi="Cambria"/>
          <w:iCs/>
          <w:color w:val="B31983"/>
        </w:rPr>
        <w:t>, using that data</w:t>
      </w:r>
      <w:r>
        <w:rPr>
          <w:rFonts w:ascii="Cambria" w:hAnsi="Cambria"/>
          <w:iCs/>
          <w:color w:val="B31983"/>
        </w:rPr>
        <w:t>.</w:t>
      </w:r>
    </w:p>
    <w:p w14:paraId="15339CBE" w14:textId="0691A02B" w:rsidR="007D3471" w:rsidRPr="00F54FE8" w:rsidRDefault="007D3471" w:rsidP="007D3471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If you </w:t>
      </w:r>
      <w:r w:rsidRPr="00A045AC">
        <w:rPr>
          <w:rFonts w:ascii="Cambria" w:hAnsi="Cambria"/>
          <w:color w:val="434E7E"/>
        </w:rPr>
        <w:t>do not</w:t>
      </w:r>
      <w:r w:rsidRPr="002B309E">
        <w:rPr>
          <w:rFonts w:ascii="Cambria" w:hAnsi="Cambria"/>
          <w:color w:val="B31983"/>
        </w:rPr>
        <w:t xml:space="preserve"> have access to whole-building data</w:t>
      </w:r>
      <w:r>
        <w:rPr>
          <w:rFonts w:ascii="Cambria" w:hAnsi="Cambria"/>
          <w:color w:val="B31983"/>
        </w:rPr>
        <w:t>, you have two options:</w:t>
      </w:r>
    </w:p>
    <w:p w14:paraId="7810EFB9" w14:textId="1ED83D7A" w:rsidR="007D3471" w:rsidRPr="00D32E09" w:rsidRDefault="007D3471" w:rsidP="007D3471">
      <w:pPr>
        <w:pStyle w:val="BodyText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1</w:t>
      </w:r>
      <w:r w:rsidR="00C77356">
        <w:rPr>
          <w:rFonts w:ascii="Cambria" w:hAnsi="Cambria"/>
          <w:b/>
          <w:bCs w:val="0"/>
          <w:color w:val="B31983"/>
        </w:rPr>
        <w:t>: Tenant data</w:t>
      </w:r>
    </w:p>
    <w:p w14:paraId="3CC99015" w14:textId="4CFF4886" w:rsidR="007D3471" w:rsidRDefault="007D3471" w:rsidP="007D3471">
      <w:pPr>
        <w:pStyle w:val="BodyText"/>
        <w:ind w:left="1584" w:firstLine="0"/>
        <w:rPr>
          <w:rFonts w:ascii="Cambria" w:hAnsi="Cambria"/>
          <w:color w:val="B31983"/>
        </w:rPr>
      </w:pPr>
      <w:bookmarkStart w:id="0" w:name="_Hlk67904658"/>
      <w:r>
        <w:rPr>
          <w:rFonts w:ascii="Cambria" w:hAnsi="Cambria"/>
          <w:color w:val="B31983"/>
        </w:rPr>
        <w:t xml:space="preserve">Use </w:t>
      </w:r>
      <w:r w:rsidR="00C77356">
        <w:rPr>
          <w:rFonts w:ascii="Cambria" w:hAnsi="Cambria"/>
          <w:color w:val="B31983"/>
        </w:rPr>
        <w:t>water</w:t>
      </w:r>
      <w:r>
        <w:rPr>
          <w:rFonts w:ascii="Cambria" w:hAnsi="Cambria"/>
          <w:color w:val="B31983"/>
        </w:rPr>
        <w:t xml:space="preserve"> consumption data from the </w:t>
      </w:r>
      <w:r w:rsidRPr="00CD69B8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</w:t>
      </w:r>
      <w:r>
        <w:rPr>
          <w:rFonts w:ascii="Cambria" w:hAnsi="Cambria"/>
          <w:color w:val="434E7E"/>
        </w:rPr>
        <w:t>footage</w:t>
      </w:r>
      <w:r>
        <w:rPr>
          <w:rFonts w:ascii="Cambria" w:hAnsi="Cambria"/>
          <w:color w:val="B31983"/>
        </w:rPr>
        <w:t xml:space="preserve"> </w:t>
      </w:r>
      <w:bookmarkEnd w:id="0"/>
      <w:r w:rsidRPr="00877F91">
        <w:rPr>
          <w:rFonts w:ascii="Cambria" w:hAnsi="Cambria"/>
          <w:color w:val="434E7E"/>
        </w:rPr>
        <w:t>willing to collaborate</w:t>
      </w:r>
      <w:r>
        <w:rPr>
          <w:rFonts w:ascii="Cambria" w:hAnsi="Cambria"/>
          <w:color w:val="B31983"/>
        </w:rPr>
        <w:t>.</w:t>
      </w:r>
    </w:p>
    <w:p w14:paraId="1BA9437B" w14:textId="7531C2C8" w:rsidR="007D3471" w:rsidRPr="00D32E09" w:rsidRDefault="007D3471" w:rsidP="007D3471">
      <w:pPr>
        <w:pStyle w:val="BodyText"/>
        <w:spacing w:before="120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2</w:t>
      </w:r>
      <w:r w:rsidR="00C77356">
        <w:rPr>
          <w:rFonts w:ascii="Cambria" w:hAnsi="Cambria"/>
          <w:b/>
          <w:bCs w:val="0"/>
          <w:color w:val="B31983"/>
        </w:rPr>
        <w:t>: Management-controlled areas</w:t>
      </w:r>
    </w:p>
    <w:p w14:paraId="478E94F5" w14:textId="3E49ADBA" w:rsidR="007D3471" w:rsidRDefault="007D3471" w:rsidP="007D3471">
      <w:pPr>
        <w:pStyle w:val="BodyText"/>
        <w:spacing w:after="120"/>
        <w:ind w:left="158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</w:t>
      </w:r>
      <w:r w:rsidR="00F301A2">
        <w:rPr>
          <w:rFonts w:ascii="Cambria" w:hAnsi="Cambria"/>
          <w:color w:val="B31983"/>
        </w:rPr>
        <w:t>water</w:t>
      </w:r>
      <w:r>
        <w:rPr>
          <w:rFonts w:ascii="Cambria" w:hAnsi="Cambria"/>
          <w:color w:val="B31983"/>
        </w:rPr>
        <w:t xml:space="preserve"> consumption data for any </w:t>
      </w:r>
      <w:r w:rsidRPr="00877F91">
        <w:rPr>
          <w:rFonts w:ascii="Cambria" w:hAnsi="Cambria"/>
          <w:color w:val="434E7E"/>
        </w:rPr>
        <w:t xml:space="preserve">management-controlled </w:t>
      </w:r>
      <w:r>
        <w:rPr>
          <w:rFonts w:ascii="Cambria" w:hAnsi="Cambria"/>
          <w:color w:val="B31983"/>
        </w:rPr>
        <w:t>areas.</w:t>
      </w:r>
    </w:p>
    <w:p w14:paraId="43F55B96" w14:textId="77777777" w:rsidR="007D3471" w:rsidRPr="00877F91" w:rsidRDefault="007D3471" w:rsidP="007D347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claim </w:t>
      </w:r>
      <w:r w:rsidRPr="00877F91">
        <w:rPr>
          <w:rFonts w:ascii="Cambria" w:hAnsi="Cambria"/>
          <w:iCs/>
          <w:color w:val="434E7E"/>
          <w:sz w:val="28"/>
          <w:szCs w:val="28"/>
        </w:rPr>
        <w:t>these points</w:t>
      </w:r>
    </w:p>
    <w:p w14:paraId="36C76881" w14:textId="77777777" w:rsidR="007D3471" w:rsidRPr="00877F91" w:rsidRDefault="007D3471" w:rsidP="007D3471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B31983"/>
        </w:rPr>
      </w:pPr>
      <w:r w:rsidRPr="00877F91">
        <w:rPr>
          <w:rFonts w:ascii="Cambria" w:hAnsi="Cambria"/>
          <w:color w:val="B31983"/>
        </w:rPr>
        <w:t>Answer the questions that follow.</w:t>
      </w:r>
    </w:p>
    <w:p w14:paraId="5F181078" w14:textId="77777777" w:rsidR="00D01795" w:rsidRPr="00CA25EE" w:rsidRDefault="00D01795" w:rsidP="00D01795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iCs/>
          <w:color w:val="B31983"/>
        </w:rPr>
      </w:pPr>
      <w:hyperlink r:id="rId8" w:history="1">
        <w:r w:rsidRPr="002177ED">
          <w:rPr>
            <w:rStyle w:val="Hyperlink"/>
            <w:rFonts w:ascii="Cambria" w:hAnsi="Cambria"/>
            <w:iCs/>
            <w:color w:val="434E7E"/>
          </w:rPr>
          <w:t>Share the property</w:t>
        </w:r>
      </w:hyperlink>
      <w:r>
        <w:rPr>
          <w:rFonts w:ascii="Cambria" w:hAnsi="Cambria"/>
          <w:iCs/>
          <w:color w:val="B31983"/>
        </w:rPr>
        <w:t xml:space="preserve"> with IREM’s account in ENERGY STAR</w:t>
      </w:r>
      <w:r w:rsidRPr="00A13EEC">
        <w:rPr>
          <w:rFonts w:ascii="Cambria" w:hAnsi="Cambria"/>
          <w:iCs/>
          <w:color w:val="B31983"/>
          <w:vertAlign w:val="superscript"/>
        </w:rPr>
        <w:t>®</w:t>
      </w:r>
      <w:r>
        <w:rPr>
          <w:rFonts w:ascii="Cambria" w:hAnsi="Cambria"/>
          <w:iCs/>
          <w:color w:val="B31983"/>
        </w:rPr>
        <w:t xml:space="preserve"> Portfolio Manager</w:t>
      </w:r>
      <w:r w:rsidRPr="00A13EEC">
        <w:rPr>
          <w:rFonts w:ascii="Cambria" w:hAnsi="Cambria"/>
          <w:iCs/>
          <w:color w:val="B31983"/>
          <w:vertAlign w:val="superscript"/>
        </w:rPr>
        <w:t>®</w:t>
      </w:r>
      <w:r>
        <w:rPr>
          <w:rFonts w:ascii="Cambria" w:hAnsi="Cambria"/>
          <w:iCs/>
          <w:color w:val="B31983"/>
        </w:rPr>
        <w:t xml:space="preserve">. When adding IREM as a contact, search for </w:t>
      </w:r>
      <w:r w:rsidRPr="00126E63">
        <w:rPr>
          <w:rFonts w:ascii="Cambria" w:hAnsi="Cambria"/>
          <w:color w:val="434E7E"/>
        </w:rPr>
        <w:t>IREMCSP</w:t>
      </w:r>
      <w:r w:rsidRPr="00126E63">
        <w:rPr>
          <w:rFonts w:ascii="Cambria" w:hAnsi="Cambria"/>
          <w:b/>
          <w:bCs w:val="0"/>
          <w:color w:val="434E7E"/>
        </w:rPr>
        <w:t xml:space="preserve"> </w:t>
      </w:r>
      <w:r w:rsidRPr="00126E63">
        <w:rPr>
          <w:rFonts w:ascii="Cambria" w:eastAsia="Calibri" w:hAnsi="Cambria"/>
          <w:iCs/>
          <w:color w:val="B31983"/>
        </w:rPr>
        <w:t>(no spaces)</w:t>
      </w:r>
      <w:r>
        <w:rPr>
          <w:rFonts w:ascii="Cambria" w:hAnsi="Cambria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p w14:paraId="26DD2CF5" w14:textId="77777777" w:rsidR="00C77356" w:rsidRDefault="00C77356" w:rsidP="00C77356">
      <w:pPr>
        <w:rPr>
          <w:rFonts w:ascii="Cambria" w:eastAsia="Arial" w:hAnsi="Cambria"/>
          <w:color w:val="414042"/>
        </w:rPr>
      </w:pPr>
    </w:p>
    <w:p w14:paraId="23A5FD8D" w14:textId="698E4AB5" w:rsidR="00AB062B" w:rsidRPr="00A62B38" w:rsidRDefault="002B2165" w:rsidP="00AB062B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A62B38">
        <w:rPr>
          <w:rFonts w:ascii="Cambria" w:eastAsia="Arial" w:hAnsi="Cambria"/>
          <w:color w:val="414042"/>
        </w:rPr>
        <w:t>Enter</w:t>
      </w:r>
      <w:r w:rsidR="00767807" w:rsidRPr="00A62B38">
        <w:rPr>
          <w:rFonts w:ascii="Cambria" w:eastAsia="Arial" w:hAnsi="Cambria"/>
          <w:color w:val="414042"/>
        </w:rPr>
        <w:t xml:space="preserve"> the baseline year-ending date and annual water </w:t>
      </w:r>
      <w:r w:rsidR="0042474D">
        <w:rPr>
          <w:rFonts w:ascii="Cambria" w:eastAsia="Arial" w:hAnsi="Cambria"/>
          <w:color w:val="414042"/>
        </w:rPr>
        <w:t>use</w:t>
      </w:r>
      <w:r w:rsidR="00767807" w:rsidRPr="00A62B38">
        <w:rPr>
          <w:rFonts w:ascii="Cambria" w:eastAsia="Arial" w:hAnsi="Cambria"/>
          <w:color w:val="414042"/>
        </w:rPr>
        <w:t>.</w:t>
      </w:r>
    </w:p>
    <w:p w14:paraId="51322055" w14:textId="526E23A7" w:rsidR="003831A3" w:rsidRPr="00A62B38" w:rsidRDefault="003831A3" w:rsidP="00FF2277">
      <w:pPr>
        <w:tabs>
          <w:tab w:val="left" w:pos="4410"/>
        </w:tabs>
        <w:spacing w:before="100" w:beforeAutospacing="1" w:after="120"/>
        <w:ind w:left="630" w:right="90"/>
        <w:rPr>
          <w:rFonts w:ascii="Cambria" w:eastAsia="Arial" w:hAnsi="Cambria"/>
          <w:color w:val="414042"/>
        </w:rPr>
      </w:pPr>
      <w:r w:rsidRPr="00A62B38">
        <w:rPr>
          <w:rFonts w:ascii="Cambria" w:eastAsia="Arial" w:hAnsi="Cambria"/>
          <w:color w:val="414042"/>
        </w:rPr>
        <w:t>Baseline year-ending date</w:t>
      </w:r>
      <w:r w:rsidR="002B2165" w:rsidRPr="00A62B38">
        <w:rPr>
          <w:rFonts w:ascii="Cambria" w:eastAsia="Arial" w:hAnsi="Cambria"/>
          <w:color w:val="414042"/>
        </w:rPr>
        <w:tab/>
      </w:r>
      <w:r w:rsidRPr="00A62B38">
        <w:rPr>
          <w:rFonts w:ascii="Cambria" w:eastAsia="Arial" w:hAnsi="Cambria"/>
          <w:color w:val="414042"/>
        </w:rPr>
        <w:t xml:space="preserve">Annual water use in gallons, </w:t>
      </w:r>
      <w:proofErr w:type="spellStart"/>
      <w:r w:rsidRPr="00A62B38">
        <w:rPr>
          <w:rFonts w:ascii="Cambria" w:eastAsia="Arial" w:hAnsi="Cambria"/>
          <w:color w:val="414042"/>
        </w:rPr>
        <w:t>kgal</w:t>
      </w:r>
      <w:proofErr w:type="spellEnd"/>
      <w:r w:rsidRPr="00A62B38">
        <w:rPr>
          <w:rFonts w:ascii="Cambria" w:eastAsia="Arial" w:hAnsi="Cambria"/>
          <w:color w:val="414042"/>
        </w:rPr>
        <w:t xml:space="preserve">, or </w:t>
      </w:r>
      <w:proofErr w:type="gramStart"/>
      <w:r w:rsidRPr="00A62B38">
        <w:rPr>
          <w:rFonts w:ascii="Cambria" w:eastAsia="Arial" w:hAnsi="Cambria"/>
          <w:color w:val="414042"/>
        </w:rPr>
        <w:t>CCFs</w:t>
      </w:r>
      <w:proofErr w:type="gramEnd"/>
    </w:p>
    <w:tbl>
      <w:tblPr>
        <w:tblW w:w="0" w:type="auto"/>
        <w:tblInd w:w="44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3831A3" w:rsidRPr="00A62B38" w14:paraId="784D9A2F" w14:textId="77777777" w:rsidTr="00D95707">
        <w:trPr>
          <w:trHeight w:hRule="exact" w:val="596"/>
        </w:trPr>
        <w:tc>
          <w:tcPr>
            <w:tcW w:w="391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B0F34C6" w14:textId="77777777" w:rsidR="003831A3" w:rsidRPr="00A62B38" w:rsidRDefault="003831A3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391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16845E0" w14:textId="77777777" w:rsidR="003831A3" w:rsidRPr="00A62B38" w:rsidRDefault="003831A3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12660FEA" w14:textId="77777777" w:rsidR="00FF2277" w:rsidRDefault="00FF2277">
      <w:pPr>
        <w:widowControl/>
        <w:rPr>
          <w:rFonts w:ascii="Cambria" w:eastAsia="Arial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68FEE5E8" w14:textId="31E5060D" w:rsidR="007A6C8C" w:rsidRPr="00A62B38" w:rsidRDefault="002B2165" w:rsidP="008C2F89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A62B38">
        <w:rPr>
          <w:rFonts w:ascii="Cambria" w:hAnsi="Cambria"/>
          <w:color w:val="414042"/>
        </w:rPr>
        <w:lastRenderedPageBreak/>
        <w:t>Enter</w:t>
      </w:r>
      <w:r w:rsidR="00767807" w:rsidRPr="00A62B38">
        <w:rPr>
          <w:rFonts w:ascii="Cambria" w:hAnsi="Cambria"/>
          <w:color w:val="414042"/>
        </w:rPr>
        <w:t xml:space="preserve"> the </w:t>
      </w:r>
      <w:r w:rsidR="00BA1F26">
        <w:rPr>
          <w:rFonts w:ascii="Cambria" w:hAnsi="Cambria"/>
          <w:color w:val="414042"/>
        </w:rPr>
        <w:t>comparison</w:t>
      </w:r>
      <w:r w:rsidR="00767807" w:rsidRPr="00A62B38">
        <w:rPr>
          <w:rFonts w:ascii="Cambria" w:hAnsi="Cambria"/>
          <w:color w:val="414042"/>
        </w:rPr>
        <w:t xml:space="preserve"> year-ending date</w:t>
      </w:r>
      <w:r w:rsidRPr="00A62B38">
        <w:rPr>
          <w:rFonts w:ascii="Cambria" w:hAnsi="Cambria"/>
          <w:color w:val="414042"/>
        </w:rPr>
        <w:t xml:space="preserve">, </w:t>
      </w:r>
      <w:r w:rsidR="00BA1F26">
        <w:rPr>
          <w:rFonts w:ascii="Cambria" w:hAnsi="Cambria"/>
          <w:color w:val="414042"/>
        </w:rPr>
        <w:t>comparison</w:t>
      </w:r>
      <w:r w:rsidR="00767807" w:rsidRPr="00A62B38">
        <w:rPr>
          <w:rFonts w:ascii="Cambria" w:hAnsi="Cambria"/>
          <w:color w:val="414042"/>
        </w:rPr>
        <w:t xml:space="preserve"> annual water use, and percentage improvement over the established baseline</w:t>
      </w:r>
      <w:r w:rsidR="007A6C8C" w:rsidRPr="00A62B38">
        <w:rPr>
          <w:rFonts w:ascii="Cambria" w:hAnsi="Cambria"/>
          <w:color w:val="414042"/>
        </w:rPr>
        <w:t>.</w:t>
      </w:r>
    </w:p>
    <w:tbl>
      <w:tblPr>
        <w:tblW w:w="7818" w:type="dxa"/>
        <w:tblInd w:w="405" w:type="dxa"/>
        <w:tblLook w:val="04A0" w:firstRow="1" w:lastRow="0" w:firstColumn="1" w:lastColumn="0" w:noHBand="0" w:noVBand="1"/>
      </w:tblPr>
      <w:tblGrid>
        <w:gridCol w:w="2594"/>
        <w:gridCol w:w="2595"/>
        <w:gridCol w:w="2629"/>
      </w:tblGrid>
      <w:tr w:rsidR="007A6C8C" w:rsidRPr="00A62B38" w14:paraId="4D67A8A8" w14:textId="77777777" w:rsidTr="00FF2277">
        <w:trPr>
          <w:trHeight w:val="600"/>
        </w:trPr>
        <w:tc>
          <w:tcPr>
            <w:tcW w:w="2594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2FBDE6BE" w14:textId="480FC88E" w:rsidR="007A6C8C" w:rsidRPr="00A62B38" w:rsidRDefault="00BA1F26" w:rsidP="007A6C8C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bookmarkStart w:id="1" w:name="_Hlk61447786"/>
            <w:r>
              <w:rPr>
                <w:rFonts w:ascii="Cambria" w:eastAsia="Times New Roman" w:hAnsi="Cambria" w:cs="Calibri"/>
                <w:bCs w:val="0"/>
                <w:color w:val="414042"/>
              </w:rPr>
              <w:t>Comparison y</w:t>
            </w:r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ear-ending date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2349D926" w14:textId="5EDA1B1C" w:rsidR="007A6C8C" w:rsidRPr="00A62B38" w:rsidRDefault="00BA1F26" w:rsidP="007A6C8C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r>
              <w:rPr>
                <w:rFonts w:ascii="Cambria" w:eastAsia="Times New Roman" w:hAnsi="Cambria" w:cs="Calibri"/>
                <w:bCs w:val="0"/>
                <w:color w:val="414042"/>
              </w:rPr>
              <w:t>A</w:t>
            </w:r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 xml:space="preserve">nnual water </w:t>
            </w:r>
            <w:proofErr w:type="gramStart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use</w:t>
            </w:r>
            <w:proofErr w:type="gramEnd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 xml:space="preserve"> in gallons, </w:t>
            </w:r>
            <w:proofErr w:type="spellStart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kgal</w:t>
            </w:r>
            <w:proofErr w:type="spellEnd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, or CCFs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631C3D47" w14:textId="77777777" w:rsidR="007A6C8C" w:rsidRPr="00A62B38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r w:rsidRPr="00A62B38">
              <w:rPr>
                <w:rFonts w:ascii="Cambria" w:eastAsia="Times New Roman" w:hAnsi="Cambria" w:cs="Calibri"/>
                <w:bCs w:val="0"/>
                <w:color w:val="414042"/>
              </w:rPr>
              <w:t>Percentage improvement</w:t>
            </w:r>
          </w:p>
        </w:tc>
      </w:tr>
      <w:tr w:rsidR="007A6C8C" w:rsidRPr="00A62B38" w14:paraId="7C6AF1F1" w14:textId="77777777" w:rsidTr="00D95707">
        <w:tblPrEx>
          <w:tblBorders>
            <w:top w:val="single" w:sz="4" w:space="0" w:color="EBBA52"/>
            <w:left w:val="single" w:sz="4" w:space="0" w:color="EBBA52"/>
            <w:bottom w:val="single" w:sz="4" w:space="0" w:color="EBBA52"/>
            <w:right w:val="single" w:sz="4" w:space="0" w:color="EBBA52"/>
            <w:insideH w:val="single" w:sz="4" w:space="0" w:color="EBBA52"/>
            <w:insideV w:val="single" w:sz="4" w:space="0" w:color="EBBA52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596"/>
        </w:trPr>
        <w:tc>
          <w:tcPr>
            <w:tcW w:w="259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D2C96E6" w14:textId="77777777" w:rsidR="007A6C8C" w:rsidRPr="00A62B38" w:rsidRDefault="007A6C8C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59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2A5B2C6" w14:textId="77777777" w:rsidR="007A6C8C" w:rsidRPr="00A62B38" w:rsidRDefault="007A6C8C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629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29C818C4" w14:textId="77777777" w:rsidR="007A6C8C" w:rsidRPr="00A62B38" w:rsidRDefault="007A6C8C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  <w:bookmarkEnd w:id="1"/>
    </w:tbl>
    <w:p w14:paraId="70052799" w14:textId="77777777" w:rsidR="00010012" w:rsidRPr="00A62B38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0CD096D" w14:textId="7D60DC2C" w:rsidR="00010012" w:rsidRPr="00A62B38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62B38">
        <w:rPr>
          <w:rFonts w:ascii="Cambria" w:hAnsi="Cambria"/>
          <w:color w:val="B31983"/>
        </w:rPr>
        <w:t>Alternative documentation</w:t>
      </w:r>
      <w:r w:rsidRPr="00A62B38">
        <w:rPr>
          <w:rFonts w:ascii="Cambria" w:hAnsi="Cambria"/>
          <w:color w:val="B31983"/>
        </w:rPr>
        <w:br/>
      </w:r>
      <w:r w:rsidRPr="00A62B38">
        <w:rPr>
          <w:rFonts w:ascii="Cambria" w:hAnsi="Cambria"/>
          <w:color w:val="414042"/>
        </w:rPr>
        <w:t>Instead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of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this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form,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you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may</w:t>
      </w:r>
      <w:r w:rsidRPr="00A62B38">
        <w:rPr>
          <w:rFonts w:ascii="Cambria" w:hAnsi="Cambria"/>
          <w:color w:val="414042"/>
          <w:spacing w:val="-4"/>
        </w:rPr>
        <w:t xml:space="preserve"> </w:t>
      </w:r>
      <w:r w:rsidRPr="00A62B38">
        <w:rPr>
          <w:rFonts w:ascii="Cambria" w:hAnsi="Cambria"/>
          <w:color w:val="414042"/>
        </w:rPr>
        <w:t>submit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="00767807" w:rsidRPr="00A62B38">
        <w:rPr>
          <w:rFonts w:ascii="Cambria" w:hAnsi="Cambria"/>
          <w:color w:val="434E7E"/>
          <w:spacing w:val="-5"/>
        </w:rPr>
        <w:t>at least one</w:t>
      </w:r>
      <w:r w:rsidR="00767807" w:rsidRPr="00A62B38">
        <w:rPr>
          <w:rFonts w:ascii="Cambria" w:hAnsi="Cambria"/>
          <w:color w:val="414042"/>
          <w:spacing w:val="-5"/>
        </w:rPr>
        <w:t xml:space="preserve"> of </w:t>
      </w:r>
      <w:r w:rsidRPr="00A62B38">
        <w:rPr>
          <w:rFonts w:ascii="Cambria" w:hAnsi="Cambria"/>
          <w:color w:val="414042"/>
        </w:rPr>
        <w:t>the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following</w:t>
      </w:r>
      <w:r w:rsidRPr="00A62B38">
        <w:rPr>
          <w:rFonts w:ascii="Cambria" w:hAnsi="Cambria"/>
          <w:color w:val="414042"/>
          <w:spacing w:val="-6"/>
        </w:rPr>
        <w:t xml:space="preserve"> </w:t>
      </w:r>
      <w:r w:rsidRPr="00A62B38">
        <w:rPr>
          <w:rFonts w:ascii="Cambria" w:hAnsi="Cambria"/>
          <w:color w:val="414042"/>
        </w:rPr>
        <w:t>to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IREM</w:t>
      </w:r>
      <w:r w:rsidR="00991AC9" w:rsidRPr="00A62B38">
        <w:rPr>
          <w:rFonts w:ascii="Cambria" w:hAnsi="Cambria"/>
          <w:color w:val="414042"/>
          <w:vertAlign w:val="superscript"/>
        </w:rPr>
        <w:t>®</w:t>
      </w:r>
      <w:r w:rsidRPr="00A62B38">
        <w:rPr>
          <w:rFonts w:ascii="Cambria" w:hAnsi="Cambria"/>
          <w:color w:val="414042"/>
        </w:rPr>
        <w:t>:</w:t>
      </w:r>
    </w:p>
    <w:p w14:paraId="1CBE3652" w14:textId="4CC8FF6D" w:rsidR="00767807" w:rsidRPr="00A62B38" w:rsidRDefault="008829C0" w:rsidP="0076780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9" w:history="1">
        <w:r w:rsidR="00CB3243" w:rsidRPr="008829C0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="00CB3243" w:rsidRPr="008829C0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CB3243">
        <w:rPr>
          <w:rFonts w:ascii="Cambria" w:hAnsi="Cambria"/>
          <w:color w:val="414042"/>
        </w:rPr>
        <w:t xml:space="preserve"> with IREM’s account in ENERGY STAR Portfolio Manager</w:t>
      </w:r>
    </w:p>
    <w:p w14:paraId="0EC35BD9" w14:textId="797B0B34" w:rsidR="00010012" w:rsidRPr="00A62B38" w:rsidRDefault="00767807" w:rsidP="0076780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A62B38">
        <w:rPr>
          <w:rFonts w:ascii="Cambria" w:hAnsi="Cambria"/>
          <w:color w:val="414042"/>
        </w:rPr>
        <w:t xml:space="preserve">Baseline </w:t>
      </w:r>
      <w:r w:rsidRPr="00A62B38">
        <w:rPr>
          <w:rFonts w:ascii="Cambria" w:hAnsi="Cambria"/>
          <w:color w:val="434E7E"/>
        </w:rPr>
        <w:t>and</w:t>
      </w:r>
      <w:r w:rsidRPr="00A62B38">
        <w:rPr>
          <w:rFonts w:ascii="Cambria" w:hAnsi="Cambria"/>
          <w:color w:val="414042"/>
        </w:rPr>
        <w:t xml:space="preserve"> new summary water usage information showing </w:t>
      </w:r>
      <w:proofErr w:type="gramStart"/>
      <w:r w:rsidRPr="00A62B38">
        <w:rPr>
          <w:rFonts w:ascii="Cambria" w:hAnsi="Cambria"/>
          <w:color w:val="414042"/>
        </w:rPr>
        <w:t>improvement</w:t>
      </w:r>
      <w:proofErr w:type="gramEnd"/>
    </w:p>
    <w:sectPr w:rsidR="00010012" w:rsidRPr="00A62B38" w:rsidSect="005D4FFF"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6C597" w14:textId="77777777" w:rsidR="001F42F2" w:rsidRDefault="001F42F2" w:rsidP="005D4FFF">
      <w:r>
        <w:separator/>
      </w:r>
    </w:p>
  </w:endnote>
  <w:endnote w:type="continuationSeparator" w:id="0">
    <w:p w14:paraId="2F25634D" w14:textId="77777777" w:rsidR="001F42F2" w:rsidRDefault="001F42F2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BE23" w14:textId="145B6273" w:rsidR="004B3519" w:rsidRPr="008829C0" w:rsidRDefault="002738C7" w:rsidP="008829C0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829C0">
      <w:rPr>
        <w:rFonts w:ascii="Cambria" w:hAnsi="Cambria"/>
        <w:color w:val="414042"/>
        <w:sz w:val="18"/>
        <w:szCs w:val="18"/>
      </w:rPr>
      <w:fldChar w:fldCharType="begin"/>
    </w:r>
    <w:r w:rsidRPr="008829C0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829C0">
      <w:rPr>
        <w:rFonts w:ascii="Cambria" w:hAnsi="Cambria"/>
        <w:color w:val="414042"/>
        <w:sz w:val="18"/>
        <w:szCs w:val="18"/>
      </w:rPr>
      <w:fldChar w:fldCharType="separate"/>
    </w:r>
    <w:r w:rsidRPr="008829C0">
      <w:rPr>
        <w:rFonts w:ascii="Cambria" w:hAnsi="Cambria"/>
        <w:noProof/>
        <w:color w:val="414042"/>
        <w:sz w:val="18"/>
        <w:szCs w:val="18"/>
      </w:rPr>
      <w:t>2</w:t>
    </w:r>
    <w:r w:rsidRPr="008829C0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453E" w14:textId="77777777" w:rsidR="002738C7" w:rsidRPr="00D95707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95707">
      <w:rPr>
        <w:rFonts w:ascii="Cambria" w:hAnsi="Cambria"/>
        <w:color w:val="414042"/>
        <w:sz w:val="18"/>
        <w:szCs w:val="18"/>
      </w:rPr>
      <w:fldChar w:fldCharType="begin"/>
    </w:r>
    <w:r w:rsidRPr="00D95707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95707">
      <w:rPr>
        <w:rFonts w:ascii="Cambria" w:hAnsi="Cambria"/>
        <w:color w:val="414042"/>
        <w:sz w:val="18"/>
        <w:szCs w:val="18"/>
      </w:rPr>
      <w:fldChar w:fldCharType="separate"/>
    </w:r>
    <w:r w:rsidRPr="00D95707">
      <w:rPr>
        <w:rFonts w:ascii="Cambria" w:hAnsi="Cambria"/>
        <w:noProof/>
        <w:color w:val="414042"/>
        <w:sz w:val="18"/>
        <w:szCs w:val="18"/>
      </w:rPr>
      <w:t>2</w:t>
    </w:r>
    <w:r w:rsidRPr="00D95707">
      <w:rPr>
        <w:rFonts w:ascii="Cambria" w:hAnsi="Cambria"/>
        <w:noProof/>
        <w:color w:val="414042"/>
        <w:sz w:val="18"/>
        <w:szCs w:val="18"/>
      </w:rPr>
      <w:fldChar w:fldCharType="end"/>
    </w:r>
  </w:p>
  <w:p w14:paraId="77D8228D" w14:textId="43B799A3" w:rsidR="004B3519" w:rsidRPr="00D95707" w:rsidRDefault="00D95707">
    <w:pPr>
      <w:pStyle w:val="Footer"/>
      <w:rPr>
        <w:rFonts w:ascii="Cambria" w:hAnsi="Cambria"/>
        <w:color w:val="414042"/>
        <w:sz w:val="18"/>
        <w:szCs w:val="18"/>
      </w:rPr>
    </w:pPr>
    <w:r w:rsidRPr="00D95707">
      <w:rPr>
        <w:rFonts w:ascii="Cambria" w:hAnsi="Cambria"/>
        <w:color w:val="414042"/>
        <w:sz w:val="18"/>
        <w:szCs w:val="18"/>
      </w:rPr>
      <w:t>v</w:t>
    </w:r>
    <w:r w:rsidR="002738C7" w:rsidRPr="00D95707">
      <w:rPr>
        <w:rFonts w:ascii="Cambria" w:hAnsi="Cambria"/>
        <w:color w:val="414042"/>
        <w:sz w:val="18"/>
        <w:szCs w:val="18"/>
      </w:rPr>
      <w:t>20</w:t>
    </w:r>
    <w:r w:rsidRPr="00D95707">
      <w:rPr>
        <w:rFonts w:ascii="Cambria" w:hAnsi="Cambria"/>
        <w:color w:val="414042"/>
        <w:sz w:val="18"/>
        <w:szCs w:val="18"/>
      </w:rPr>
      <w:t>21</w:t>
    </w:r>
    <w:r w:rsidR="002738C7" w:rsidRPr="00D95707">
      <w:rPr>
        <w:rFonts w:ascii="Cambria" w:hAnsi="Cambria"/>
        <w:color w:val="414042"/>
        <w:sz w:val="18"/>
        <w:szCs w:val="18"/>
      </w:rPr>
      <w:t xml:space="preserve">.1 (updated </w:t>
    </w:r>
    <w:r w:rsidRPr="00D95707">
      <w:rPr>
        <w:rFonts w:ascii="Cambria" w:hAnsi="Cambria"/>
        <w:color w:val="414042"/>
        <w:sz w:val="18"/>
        <w:szCs w:val="18"/>
      </w:rPr>
      <w:t>4</w:t>
    </w:r>
    <w:r w:rsidR="002738C7" w:rsidRPr="00D95707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E9731" w14:textId="77777777" w:rsidR="001F42F2" w:rsidRDefault="001F42F2" w:rsidP="005D4FFF">
      <w:r>
        <w:separator/>
      </w:r>
    </w:p>
  </w:footnote>
  <w:footnote w:type="continuationSeparator" w:id="0">
    <w:p w14:paraId="34D03638" w14:textId="77777777" w:rsidR="001F42F2" w:rsidRDefault="001F42F2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C017" w14:textId="308C5836" w:rsidR="005D4FFF" w:rsidRDefault="00006B1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2EE2B65" wp14:editId="18347C2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A4620"/>
    <w:multiLevelType w:val="multilevel"/>
    <w:tmpl w:val="14EE5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F02E4C"/>
    <w:multiLevelType w:val="multilevel"/>
    <w:tmpl w:val="3672F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BA7A6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  <w:color w:val="B31983"/>
        <w:w w:val="99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807"/>
    <w:rsid w:val="00006B14"/>
    <w:rsid w:val="00010012"/>
    <w:rsid w:val="00066FEF"/>
    <w:rsid w:val="00086140"/>
    <w:rsid w:val="000C6757"/>
    <w:rsid w:val="00101AE9"/>
    <w:rsid w:val="00132F91"/>
    <w:rsid w:val="001F42F2"/>
    <w:rsid w:val="002738C7"/>
    <w:rsid w:val="002A1C5E"/>
    <w:rsid w:val="002B2165"/>
    <w:rsid w:val="002F089D"/>
    <w:rsid w:val="003831A3"/>
    <w:rsid w:val="003E6D3D"/>
    <w:rsid w:val="0042474D"/>
    <w:rsid w:val="00452725"/>
    <w:rsid w:val="004A5A5B"/>
    <w:rsid w:val="004B3519"/>
    <w:rsid w:val="004C0633"/>
    <w:rsid w:val="004D663F"/>
    <w:rsid w:val="0050005D"/>
    <w:rsid w:val="005112C7"/>
    <w:rsid w:val="00511F06"/>
    <w:rsid w:val="005379DF"/>
    <w:rsid w:val="0055159D"/>
    <w:rsid w:val="00597271"/>
    <w:rsid w:val="005C0F81"/>
    <w:rsid w:val="005D4FFF"/>
    <w:rsid w:val="005E5EE1"/>
    <w:rsid w:val="00637A4A"/>
    <w:rsid w:val="00673A80"/>
    <w:rsid w:val="0069370D"/>
    <w:rsid w:val="006F1BA6"/>
    <w:rsid w:val="007024ED"/>
    <w:rsid w:val="007320C5"/>
    <w:rsid w:val="00767807"/>
    <w:rsid w:val="007A6C8C"/>
    <w:rsid w:val="007D2C7C"/>
    <w:rsid w:val="007D3471"/>
    <w:rsid w:val="008829C0"/>
    <w:rsid w:val="008C2F89"/>
    <w:rsid w:val="008C42AF"/>
    <w:rsid w:val="008D04CD"/>
    <w:rsid w:val="008F4D93"/>
    <w:rsid w:val="00965929"/>
    <w:rsid w:val="009742CA"/>
    <w:rsid w:val="0098435F"/>
    <w:rsid w:val="00991AC9"/>
    <w:rsid w:val="009C24C6"/>
    <w:rsid w:val="00A17164"/>
    <w:rsid w:val="00A62B38"/>
    <w:rsid w:val="00AA1BA9"/>
    <w:rsid w:val="00AB062B"/>
    <w:rsid w:val="00B53E77"/>
    <w:rsid w:val="00BA1F26"/>
    <w:rsid w:val="00C11B0E"/>
    <w:rsid w:val="00C126C0"/>
    <w:rsid w:val="00C77356"/>
    <w:rsid w:val="00C818E7"/>
    <w:rsid w:val="00CB3243"/>
    <w:rsid w:val="00D01795"/>
    <w:rsid w:val="00D078C6"/>
    <w:rsid w:val="00D1621F"/>
    <w:rsid w:val="00D95707"/>
    <w:rsid w:val="00E54151"/>
    <w:rsid w:val="00E65FE5"/>
    <w:rsid w:val="00EB77A4"/>
    <w:rsid w:val="00F05946"/>
    <w:rsid w:val="00F301A2"/>
    <w:rsid w:val="00F96F63"/>
    <w:rsid w:val="00FF2277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3C55F"/>
  <w15:chartTrackingRefBased/>
  <w15:docId w15:val="{B696752F-034F-4F1C-A7E3-C12F6089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62B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2B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2B38"/>
    <w:rPr>
      <w:rFonts w:ascii="Calibri" w:hAnsi="Calibri" w:cs="Times New Roman"/>
      <w:bCs/>
    </w:rPr>
  </w:style>
  <w:style w:type="table" w:styleId="TableGrid">
    <w:name w:val="Table Grid"/>
    <w:basedOn w:val="TableNormal"/>
    <w:uiPriority w:val="39"/>
    <w:rsid w:val="00A62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8D04CD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29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energystar.gov/sites/default/files/tools/Print_Resource_Sharing_Properties_080514_508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E67C1-CFC2-4F9C-BE28-847394965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6</cp:revision>
  <dcterms:created xsi:type="dcterms:W3CDTF">2021-04-19T21:31:00Z</dcterms:created>
  <dcterms:modified xsi:type="dcterms:W3CDTF">2021-04-20T18:45:00Z</dcterms:modified>
</cp:coreProperties>
</file>